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0" w:rsidRPr="00200FC0" w:rsidRDefault="00882750" w:rsidP="000557E9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3pt" o:ole="" fillcolor="window">
            <v:imagedata r:id="rId5" o:title=""/>
          </v:shape>
          <o:OLEObject Type="Embed" ProgID="Paint.Picture" ShapeID="_x0000_i1025" DrawAspect="Content" ObjectID="_1651304591" r:id="rId6"/>
        </w:object>
      </w:r>
    </w:p>
    <w:p w:rsidR="00882750" w:rsidRPr="00200FC0" w:rsidRDefault="00882750" w:rsidP="000557E9">
      <w:pPr>
        <w:pStyle w:val="Heading2"/>
      </w:pPr>
      <w:r w:rsidRPr="00200FC0">
        <w:t>УКРАЇНА</w:t>
      </w:r>
    </w:p>
    <w:p w:rsidR="00882750" w:rsidRPr="00200FC0" w:rsidRDefault="00882750" w:rsidP="000557E9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882750" w:rsidRPr="00200FC0" w:rsidRDefault="00882750" w:rsidP="000557E9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882750" w:rsidRPr="00200FC0" w:rsidRDefault="00882750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882750" w:rsidRPr="00200FC0" w:rsidRDefault="00882750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дев’ята позачергова сесія</w:t>
      </w:r>
    </w:p>
    <w:p w:rsidR="00882750" w:rsidRDefault="00882750" w:rsidP="000557E9">
      <w:pPr>
        <w:jc w:val="center"/>
        <w:rPr>
          <w:b/>
          <w:i/>
          <w:sz w:val="28"/>
        </w:rPr>
      </w:pPr>
    </w:p>
    <w:p w:rsidR="00882750" w:rsidRDefault="00882750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882750" w:rsidRDefault="00882750" w:rsidP="000557E9">
      <w:pPr>
        <w:jc w:val="center"/>
        <w:rPr>
          <w:b/>
          <w:i/>
          <w:sz w:val="28"/>
        </w:rPr>
      </w:pPr>
    </w:p>
    <w:p w:rsidR="00882750" w:rsidRPr="007D2A40" w:rsidRDefault="00882750" w:rsidP="00697E49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>14 травня 2020 року                                                                                        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8</w:t>
      </w:r>
      <w:r w:rsidRPr="007D2A40">
        <w:rPr>
          <w:sz w:val="28"/>
          <w:szCs w:val="28"/>
          <w:u w:val="single"/>
        </w:rPr>
        <w:t xml:space="preserve">  </w:t>
      </w:r>
    </w:p>
    <w:p w:rsidR="00882750" w:rsidRDefault="00882750" w:rsidP="000557E9">
      <w:pPr>
        <w:jc w:val="both"/>
      </w:pPr>
    </w:p>
    <w:p w:rsidR="00882750" w:rsidRDefault="00882750" w:rsidP="000557E9">
      <w:pPr>
        <w:jc w:val="both"/>
        <w:rPr>
          <w:sz w:val="28"/>
          <w:szCs w:val="28"/>
        </w:rPr>
      </w:pPr>
      <w:r w:rsidRPr="000557E9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продовження строку дії договорів оренди </w:t>
      </w:r>
    </w:p>
    <w:p w:rsidR="00882750" w:rsidRDefault="00882750" w:rsidP="000557E9">
      <w:pPr>
        <w:jc w:val="both"/>
        <w:rPr>
          <w:sz w:val="28"/>
          <w:szCs w:val="28"/>
        </w:rPr>
      </w:pPr>
    </w:p>
    <w:p w:rsidR="00882750" w:rsidRDefault="00882750" w:rsidP="000557E9">
      <w:pPr>
        <w:jc w:val="both"/>
        <w:rPr>
          <w:sz w:val="28"/>
          <w:szCs w:val="28"/>
        </w:rPr>
      </w:pPr>
    </w:p>
    <w:p w:rsidR="00882750" w:rsidRDefault="00882750" w:rsidP="000557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КУ «Пологівський ЗЗСО </w:t>
      </w:r>
      <w:r>
        <w:rPr>
          <w:sz w:val="28"/>
          <w:szCs w:val="28"/>
          <w:lang w:val="en-US"/>
        </w:rPr>
        <w:t>I</w:t>
      </w:r>
      <w:r w:rsidRPr="004564B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ст. №5» Пологівської районної ради Запорізької області, КНП «Пологівська БЛІЛ»  Пологівської районної ради Запорізької області про продовження строку дії договорів оренди, керуючись Законами України «Про місцеве самоврядування в Україні», «Про оренду державного та комунального майна», Пологівська районна рада Запорізької області вирішила:</w:t>
      </w:r>
    </w:p>
    <w:p w:rsidR="00882750" w:rsidRDefault="00882750" w:rsidP="000557E9">
      <w:pPr>
        <w:ind w:firstLine="708"/>
        <w:jc w:val="both"/>
        <w:rPr>
          <w:sz w:val="28"/>
          <w:szCs w:val="28"/>
        </w:rPr>
      </w:pPr>
    </w:p>
    <w:p w:rsidR="00882750" w:rsidRDefault="00882750" w:rsidP="004564B5">
      <w:pPr>
        <w:pStyle w:val="ListParagraph"/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Продовжити  строк  дії   договору  оренди  від 14 листопада  2016 року № 506 частини приміщення котельні, загальною площею 8,9 кв.м. за адресою: Пологівський район, с. Пологи, вул. Центральна 188, укладеного між КУ «Пологівський ЗЗСО </w:t>
      </w:r>
      <w:r>
        <w:rPr>
          <w:sz w:val="28"/>
          <w:szCs w:val="28"/>
          <w:lang w:val="en-US"/>
        </w:rPr>
        <w:t>I</w:t>
      </w:r>
      <w:r w:rsidRPr="004564B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ст. №5» Пологівської районної ради Запорізької області</w:t>
      </w:r>
      <w:bookmarkStart w:id="0" w:name="_GoBack"/>
      <w:bookmarkEnd w:id="0"/>
      <w:r>
        <w:rPr>
          <w:sz w:val="28"/>
          <w:szCs w:val="28"/>
        </w:rPr>
        <w:t xml:space="preserve">  та ТОВ «БИО-АГРО» до 31.12.2020 року.</w:t>
      </w:r>
    </w:p>
    <w:p w:rsidR="00882750" w:rsidRDefault="00882750" w:rsidP="004564B5">
      <w:pPr>
        <w:pStyle w:val="ListParagraph"/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Продовжити строк дії договору оренди  від  20.02.2015 року б/н частини приміщення, загальною площею 68,2 кв.м. за адресою: м. Пологи, пров. Станційний 17, укладеного між КНП «Пологівська БЛІЛ» Пологівської районної ради Запорізької області та ФОП Ковтун Т.В. до 31.12.2020 року.</w:t>
      </w:r>
    </w:p>
    <w:p w:rsidR="00882750" w:rsidRDefault="00882750" w:rsidP="004D320A">
      <w:pPr>
        <w:ind w:firstLine="42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рішення покласти </w:t>
      </w:r>
      <w:r>
        <w:rPr>
          <w:color w:val="000000"/>
          <w:sz w:val="28"/>
          <w:szCs w:val="28"/>
        </w:rPr>
        <w:t xml:space="preserve">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82750" w:rsidRDefault="00882750" w:rsidP="004D320A">
      <w:pPr>
        <w:ind w:firstLine="709"/>
        <w:jc w:val="both"/>
        <w:rPr>
          <w:color w:val="000000"/>
          <w:sz w:val="28"/>
          <w:szCs w:val="28"/>
        </w:rPr>
      </w:pPr>
    </w:p>
    <w:p w:rsidR="00882750" w:rsidRDefault="00882750" w:rsidP="004D320A">
      <w:pPr>
        <w:ind w:firstLine="709"/>
        <w:jc w:val="both"/>
        <w:rPr>
          <w:color w:val="000000"/>
          <w:sz w:val="28"/>
          <w:szCs w:val="28"/>
        </w:rPr>
      </w:pPr>
    </w:p>
    <w:p w:rsidR="00882750" w:rsidRDefault="00882750" w:rsidP="004D320A">
      <w:pPr>
        <w:ind w:firstLine="709"/>
        <w:jc w:val="both"/>
        <w:rPr>
          <w:color w:val="000000"/>
          <w:sz w:val="28"/>
          <w:szCs w:val="28"/>
        </w:rPr>
      </w:pPr>
    </w:p>
    <w:p w:rsidR="00882750" w:rsidRDefault="00882750" w:rsidP="004D320A">
      <w:pPr>
        <w:rPr>
          <w:sz w:val="28"/>
        </w:rPr>
      </w:pPr>
      <w:r>
        <w:rPr>
          <w:sz w:val="28"/>
        </w:rPr>
        <w:t>Голова ради                                                                                        О.П.Покутній</w:t>
      </w:r>
    </w:p>
    <w:p w:rsidR="00882750" w:rsidRDefault="00882750" w:rsidP="004D320A">
      <w:pPr>
        <w:rPr>
          <w:sz w:val="28"/>
        </w:rPr>
      </w:pPr>
    </w:p>
    <w:sectPr w:rsidR="00882750" w:rsidSect="00AD1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869"/>
    <w:multiLevelType w:val="hybridMultilevel"/>
    <w:tmpl w:val="80B65CDC"/>
    <w:lvl w:ilvl="0" w:tplc="7B54B0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F2912F4"/>
    <w:multiLevelType w:val="hybridMultilevel"/>
    <w:tmpl w:val="975C1970"/>
    <w:lvl w:ilvl="0" w:tplc="FD02D4CE">
      <w:start w:val="1"/>
      <w:numFmt w:val="decimal"/>
      <w:lvlText w:val="%1.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7E9"/>
    <w:rsid w:val="000557E9"/>
    <w:rsid w:val="000D3606"/>
    <w:rsid w:val="00200FC0"/>
    <w:rsid w:val="00305B74"/>
    <w:rsid w:val="00387B1C"/>
    <w:rsid w:val="004564B5"/>
    <w:rsid w:val="004D320A"/>
    <w:rsid w:val="005A3CB4"/>
    <w:rsid w:val="005E6891"/>
    <w:rsid w:val="005E7C1D"/>
    <w:rsid w:val="00662052"/>
    <w:rsid w:val="00667966"/>
    <w:rsid w:val="00697E49"/>
    <w:rsid w:val="007014C9"/>
    <w:rsid w:val="007D2A40"/>
    <w:rsid w:val="00812ED3"/>
    <w:rsid w:val="00882750"/>
    <w:rsid w:val="008C2A74"/>
    <w:rsid w:val="00946967"/>
    <w:rsid w:val="009759E1"/>
    <w:rsid w:val="009834B5"/>
    <w:rsid w:val="00983D8D"/>
    <w:rsid w:val="00A92B07"/>
    <w:rsid w:val="00AA1BA6"/>
    <w:rsid w:val="00AA1C13"/>
    <w:rsid w:val="00AD18F7"/>
    <w:rsid w:val="00B455B3"/>
    <w:rsid w:val="00BA0FCF"/>
    <w:rsid w:val="00BA6DD8"/>
    <w:rsid w:val="00CB630A"/>
    <w:rsid w:val="00D75375"/>
    <w:rsid w:val="00E12176"/>
    <w:rsid w:val="00E90319"/>
    <w:rsid w:val="00E950DC"/>
    <w:rsid w:val="00EE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E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57E9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57E9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57E9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557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57E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557E9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557E9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7E9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456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21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2176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semiHidden/>
    <w:rsid w:val="00B455B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1</Pages>
  <Words>1022</Words>
  <Characters>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2020-05-18T07:56:00Z</cp:lastPrinted>
  <dcterms:created xsi:type="dcterms:W3CDTF">2020-05-07T07:23:00Z</dcterms:created>
  <dcterms:modified xsi:type="dcterms:W3CDTF">2020-05-18T07:57:00Z</dcterms:modified>
</cp:coreProperties>
</file>